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40D9F" w14:textId="77777777" w:rsidR="005D56B9" w:rsidRDefault="005D56B9" w:rsidP="005D5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RAYNTON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d.1436)</w:t>
      </w:r>
    </w:p>
    <w:p w14:paraId="524B60FB" w14:textId="77777777" w:rsidR="005D56B9" w:rsidRDefault="005D56B9" w:rsidP="005D5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Thirsk. Chaplain.</w:t>
      </w:r>
    </w:p>
    <w:p w14:paraId="30D45D51" w14:textId="77777777" w:rsidR="005D56B9" w:rsidRDefault="005D56B9" w:rsidP="005D56B9">
      <w:pPr>
        <w:rPr>
          <w:rFonts w:ascii="Times New Roman" w:hAnsi="Times New Roman" w:cs="Times New Roman"/>
          <w:sz w:val="24"/>
          <w:szCs w:val="24"/>
        </w:rPr>
      </w:pPr>
    </w:p>
    <w:p w14:paraId="5E0CC7FD" w14:textId="77777777" w:rsidR="005D56B9" w:rsidRDefault="005D56B9" w:rsidP="005D56B9">
      <w:pPr>
        <w:rPr>
          <w:rFonts w:ascii="Times New Roman" w:hAnsi="Times New Roman" w:cs="Times New Roman"/>
          <w:sz w:val="24"/>
          <w:szCs w:val="24"/>
        </w:rPr>
      </w:pPr>
    </w:p>
    <w:p w14:paraId="2B610D67" w14:textId="77777777" w:rsidR="005D56B9" w:rsidRDefault="005D56B9" w:rsidP="005D5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Apr.1436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p.136)</w:t>
      </w:r>
    </w:p>
    <w:p w14:paraId="454BEFC0" w14:textId="77777777" w:rsidR="005D56B9" w:rsidRDefault="005D56B9" w:rsidP="005D5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D396F98" w14:textId="77777777" w:rsidR="005D56B9" w:rsidRDefault="005D56B9" w:rsidP="005D56B9">
      <w:pPr>
        <w:rPr>
          <w:rFonts w:ascii="Times New Roman" w:hAnsi="Times New Roman" w:cs="Times New Roman"/>
          <w:sz w:val="24"/>
          <w:szCs w:val="24"/>
        </w:rPr>
      </w:pPr>
    </w:p>
    <w:p w14:paraId="6F7AE1B3" w14:textId="77777777" w:rsidR="005D56B9" w:rsidRDefault="005D56B9" w:rsidP="005D56B9">
      <w:pPr>
        <w:rPr>
          <w:rFonts w:ascii="Times New Roman" w:hAnsi="Times New Roman" w:cs="Times New Roman"/>
          <w:sz w:val="24"/>
          <w:szCs w:val="24"/>
        </w:rPr>
      </w:pPr>
    </w:p>
    <w:p w14:paraId="583174CE" w14:textId="77777777" w:rsidR="005D56B9" w:rsidRDefault="005D56B9" w:rsidP="005D5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August 2021</w:t>
      </w:r>
    </w:p>
    <w:p w14:paraId="5EDA411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0BDA9" w14:textId="77777777" w:rsidR="005D56B9" w:rsidRDefault="005D56B9" w:rsidP="009139A6">
      <w:r>
        <w:separator/>
      </w:r>
    </w:p>
  </w:endnote>
  <w:endnote w:type="continuationSeparator" w:id="0">
    <w:p w14:paraId="778195B0" w14:textId="77777777" w:rsidR="005D56B9" w:rsidRDefault="005D56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C93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8A75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0AD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F421A" w14:textId="77777777" w:rsidR="005D56B9" w:rsidRDefault="005D56B9" w:rsidP="009139A6">
      <w:r>
        <w:separator/>
      </w:r>
    </w:p>
  </w:footnote>
  <w:footnote w:type="continuationSeparator" w:id="0">
    <w:p w14:paraId="47DC26F4" w14:textId="77777777" w:rsidR="005D56B9" w:rsidRDefault="005D56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DB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7E6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A83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6B9"/>
    <w:rsid w:val="000666E0"/>
    <w:rsid w:val="002510B7"/>
    <w:rsid w:val="005C130B"/>
    <w:rsid w:val="005D56B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385F0"/>
  <w15:chartTrackingRefBased/>
  <w15:docId w15:val="{B6E66AEA-89B5-45A5-A1E7-3517D6C3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6B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2021-08-23T14:27:00Z</dcterms:created>
  <dcterms:modified xsi:type="dcterms:W3CDTF">2021-08-23T14:27:00Z</dcterms:modified>
</cp:coreProperties>
</file>